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3F202" w14:textId="77777777" w:rsidR="008C1DF2" w:rsidRDefault="008C1DF2" w:rsidP="008C1D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LEGH</w:t>
      </w:r>
      <w:r>
        <w:rPr>
          <w:rFonts w:cs="Times New Roman"/>
          <w:szCs w:val="24"/>
        </w:rPr>
        <w:t xml:space="preserve">        (fl.1459)</w:t>
      </w:r>
    </w:p>
    <w:p w14:paraId="7BA80ED7" w14:textId="77777777" w:rsidR="008C1DF2" w:rsidRDefault="008C1DF2" w:rsidP="008C1DF2">
      <w:pPr>
        <w:pStyle w:val="NoSpacing"/>
        <w:rPr>
          <w:rFonts w:cs="Times New Roman"/>
          <w:szCs w:val="24"/>
        </w:rPr>
      </w:pPr>
    </w:p>
    <w:p w14:paraId="794E3F52" w14:textId="77777777" w:rsidR="008C1DF2" w:rsidRDefault="008C1DF2" w:rsidP="008C1DF2">
      <w:pPr>
        <w:pStyle w:val="NoSpacing"/>
        <w:rPr>
          <w:rFonts w:cs="Times New Roman"/>
          <w:szCs w:val="24"/>
        </w:rPr>
      </w:pPr>
    </w:p>
    <w:p w14:paraId="49E01850" w14:textId="77777777" w:rsidR="008C1DF2" w:rsidRDefault="008C1DF2" w:rsidP="008C1D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Surrey.   (C.P.R. 1452-61 p.557)</w:t>
      </w:r>
    </w:p>
    <w:p w14:paraId="636F76A7" w14:textId="77777777" w:rsidR="0039735F" w:rsidRPr="0039735F" w:rsidRDefault="0039735F" w:rsidP="0039735F">
      <w:pPr>
        <w:pStyle w:val="NoSpacing"/>
        <w:rPr>
          <w:rFonts w:cs="Times New Roman"/>
          <w:szCs w:val="24"/>
        </w:rPr>
      </w:pPr>
      <w:r w:rsidRPr="0039735F">
        <w:rPr>
          <w:rFonts w:cs="Times New Roman"/>
          <w:szCs w:val="24"/>
        </w:rPr>
        <w:t>27 Apr.1460</w:t>
      </w:r>
      <w:r w:rsidRPr="0039735F">
        <w:rPr>
          <w:rFonts w:cs="Times New Roman"/>
          <w:szCs w:val="24"/>
        </w:rPr>
        <w:tab/>
        <w:t xml:space="preserve">He was on a commission to enquire touching escapes of prisoners in </w:t>
      </w:r>
    </w:p>
    <w:p w14:paraId="28C3D9B4" w14:textId="4627CD45" w:rsidR="0039735F" w:rsidRDefault="0039735F" w:rsidP="0039735F">
      <w:pPr>
        <w:pStyle w:val="NoSpacing"/>
        <w:rPr>
          <w:rFonts w:cs="Times New Roman"/>
          <w:szCs w:val="24"/>
        </w:rPr>
      </w:pPr>
      <w:r w:rsidRPr="0039735F">
        <w:rPr>
          <w:rFonts w:cs="Times New Roman"/>
          <w:szCs w:val="24"/>
        </w:rPr>
        <w:tab/>
      </w:r>
      <w:r w:rsidRPr="0039735F">
        <w:rPr>
          <w:rFonts w:cs="Times New Roman"/>
          <w:szCs w:val="24"/>
        </w:rPr>
        <w:tab/>
        <w:t>Surrey.   (C.P.R. 1452-61 p.607)</w:t>
      </w:r>
    </w:p>
    <w:p w14:paraId="351181B7" w14:textId="77777777" w:rsidR="008C1DF2" w:rsidRDefault="008C1DF2" w:rsidP="008C1DF2">
      <w:pPr>
        <w:pStyle w:val="NoSpacing"/>
        <w:rPr>
          <w:rFonts w:cs="Times New Roman"/>
          <w:szCs w:val="24"/>
        </w:rPr>
      </w:pPr>
    </w:p>
    <w:p w14:paraId="7BAA1C59" w14:textId="77777777" w:rsidR="008C1DF2" w:rsidRDefault="008C1DF2" w:rsidP="008C1DF2">
      <w:pPr>
        <w:pStyle w:val="NoSpacing"/>
        <w:rPr>
          <w:rFonts w:cs="Times New Roman"/>
          <w:szCs w:val="24"/>
        </w:rPr>
      </w:pPr>
    </w:p>
    <w:p w14:paraId="480E7E7D" w14:textId="77777777" w:rsidR="008C1DF2" w:rsidRDefault="008C1DF2" w:rsidP="008C1D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2024</w:t>
      </w:r>
    </w:p>
    <w:p w14:paraId="4BDC9768" w14:textId="1A07641F" w:rsidR="0039735F" w:rsidRDefault="0039735F" w:rsidP="008C1D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November 2025</w:t>
      </w:r>
    </w:p>
    <w:p w14:paraId="16B742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AE00A" w14:textId="77777777" w:rsidR="008C1DF2" w:rsidRDefault="008C1DF2" w:rsidP="009139A6">
      <w:r>
        <w:separator/>
      </w:r>
    </w:p>
  </w:endnote>
  <w:endnote w:type="continuationSeparator" w:id="0">
    <w:p w14:paraId="7B041950" w14:textId="77777777" w:rsidR="008C1DF2" w:rsidRDefault="008C1D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A4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B9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DA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EAA6C" w14:textId="77777777" w:rsidR="008C1DF2" w:rsidRDefault="008C1DF2" w:rsidP="009139A6">
      <w:r>
        <w:separator/>
      </w:r>
    </w:p>
  </w:footnote>
  <w:footnote w:type="continuationSeparator" w:id="0">
    <w:p w14:paraId="70B69813" w14:textId="77777777" w:rsidR="008C1DF2" w:rsidRDefault="008C1D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B31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F3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918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DF2"/>
    <w:rsid w:val="000666E0"/>
    <w:rsid w:val="002510B7"/>
    <w:rsid w:val="00270799"/>
    <w:rsid w:val="0039735F"/>
    <w:rsid w:val="005C130B"/>
    <w:rsid w:val="00621C79"/>
    <w:rsid w:val="00826F5C"/>
    <w:rsid w:val="008C1DF2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94DCF"/>
  <w15:chartTrackingRefBased/>
  <w15:docId w15:val="{A21BDE32-5D4A-4EEB-AD99-33CF3CB10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231</Characters>
  <Application>Microsoft Office Word</Application>
  <DocSecurity>0</DocSecurity>
  <Lines>11</Lines>
  <Paragraphs>6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2024-04-03T19:38:00Z</dcterms:created>
  <dcterms:modified xsi:type="dcterms:W3CDTF">2025-11-22T08:02:00Z</dcterms:modified>
</cp:coreProperties>
</file>